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Obrazec g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2091CF7E" w:rsidR="00C0552D" w:rsidRPr="00661C62" w:rsidRDefault="00661C62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EB0D5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3D50CB3-532B-477A-B92D-A8693D7C7DCF}"/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9B7BEB-9D20-4F59-ADC2-4DCA039BA2E7}">
  <ds:schemaRefs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a71b4f2-3489-430b-a582-ca3f60230a1a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94F8A3A-3FF1-4F15-B1DA-DA1E1A75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27</cp:revision>
  <cp:lastPrinted>2016-01-04T14:38:00Z</cp:lastPrinted>
  <dcterms:created xsi:type="dcterms:W3CDTF">2015-02-19T09:20:00Z</dcterms:created>
  <dcterms:modified xsi:type="dcterms:W3CDTF">2022-01-07T14:25:00Z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